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6D1A1C" w:rsidP="00CC08E8">
      <w:pPr>
        <w:pStyle w:val="Heading1"/>
      </w:pPr>
      <w:bookmarkStart w:id="0" w:name="_GoBack"/>
      <w:bookmarkEnd w:id="0"/>
      <w:r>
        <w:t>5 Ways You Can Retain Subscribers for Your Membership Site</w:t>
      </w:r>
    </w:p>
    <w:p w:rsidR="00F15BFB" w:rsidRDefault="00F15BFB" w:rsidP="00F15BFB"/>
    <w:p w:rsidR="00F15BFB" w:rsidRDefault="006D1A1C" w:rsidP="00F15BFB">
      <w:r>
        <w:t>Running a membership site is challenging. It takes a lot of time and effort goes into attracting and signing up new customers. One thing that is often overlooked is how to retain members that have already signed up. There are a few things that you can do t</w:t>
      </w:r>
      <w:r>
        <w:t xml:space="preserve">o help keep your members coming back to your site. With a little bit of effort, you can keep your site members happy, content, and paying. </w:t>
      </w:r>
    </w:p>
    <w:p w:rsidR="00F15BFB" w:rsidRDefault="00F15BFB" w:rsidP="00F15BFB"/>
    <w:p w:rsidR="00F15BFB" w:rsidRDefault="006D1A1C" w:rsidP="00F15BFB">
      <w:pPr>
        <w:rPr>
          <w:b/>
        </w:rPr>
      </w:pPr>
      <w:r>
        <w:rPr>
          <w:b/>
        </w:rPr>
        <w:t>Make the Best Content and Site</w:t>
      </w:r>
    </w:p>
    <w:p w:rsidR="00F15BFB" w:rsidRDefault="006D1A1C" w:rsidP="00F15BFB">
      <w:r>
        <w:t>While this might be obvious, it is always good to be reminded. Creating the best con</w:t>
      </w:r>
      <w:r>
        <w:t>tent you can is the best way to keep your members happy and continuous customers. It is essential that you focus on the quality of the content you provide and now the quantity. If you offer enough value, your customers won't want to leave.</w:t>
      </w:r>
    </w:p>
    <w:p w:rsidR="008243A3" w:rsidRDefault="008243A3" w:rsidP="00F15BFB"/>
    <w:p w:rsidR="008243A3" w:rsidRDefault="006D1A1C" w:rsidP="00F15BFB">
      <w:pPr>
        <w:rPr>
          <w:b/>
        </w:rPr>
      </w:pPr>
      <w:r>
        <w:rPr>
          <w:b/>
        </w:rPr>
        <w:t>Reward Members</w:t>
      </w:r>
    </w:p>
    <w:p w:rsidR="00B96134" w:rsidRDefault="006D1A1C" w:rsidP="00F15BFB">
      <w:r>
        <w:t xml:space="preserve">Use special content or discounts to reward your loyal members. Reward your oldest members, reward them on their birthdays, and membership anniversaries. You don’t have to provide big rewards but getting something for nothing or just being recognized makes </w:t>
      </w:r>
      <w:r>
        <w:t xml:space="preserve">people feel special and helps to build loyalty. </w:t>
      </w:r>
    </w:p>
    <w:p w:rsidR="00480A82" w:rsidRDefault="00480A82" w:rsidP="00F15BFB"/>
    <w:p w:rsidR="00480A82" w:rsidRDefault="006D1A1C" w:rsidP="00F15BFB">
      <w:pPr>
        <w:rPr>
          <w:b/>
        </w:rPr>
      </w:pPr>
      <w:r>
        <w:rPr>
          <w:b/>
        </w:rPr>
        <w:t>Research the Competition</w:t>
      </w:r>
    </w:p>
    <w:p w:rsidR="00C74630" w:rsidRDefault="006D1A1C" w:rsidP="00F15BFB">
      <w:r>
        <w:t>You need to find a unique way to differentiate yourself from your competition. Making your site unique can set you apart when all things may look equal to a potential customer. Iden</w:t>
      </w:r>
      <w:r>
        <w:t>tify the competition’s weaknesses and make them your strengths.</w:t>
      </w:r>
      <w:r w:rsidR="005E2761">
        <w:t xml:space="preserve"> Pointing this out to potential members will make marketing your site easier. </w:t>
      </w:r>
    </w:p>
    <w:p w:rsidR="00A47D32" w:rsidRDefault="00A47D32" w:rsidP="00F15BFB"/>
    <w:p w:rsidR="00A47D32" w:rsidRDefault="006D1A1C" w:rsidP="00F15BFB">
      <w:pPr>
        <w:rPr>
          <w:b/>
        </w:rPr>
      </w:pPr>
      <w:r>
        <w:rPr>
          <w:b/>
        </w:rPr>
        <w:t xml:space="preserve">Provide World </w:t>
      </w:r>
      <w:r w:rsidR="005E2761">
        <w:rPr>
          <w:b/>
        </w:rPr>
        <w:t>Class Customer Service</w:t>
      </w:r>
    </w:p>
    <w:p w:rsidR="005E2761" w:rsidRDefault="006D1A1C" w:rsidP="00F15BFB">
      <w:r>
        <w:t>Always strive to be kind and go out of your way to be nice. Your members wil</w:t>
      </w:r>
      <w:r>
        <w:t xml:space="preserve">l become grumpy anytime they have to contact support. Most of the contact coming in for help will be about something negative. While you can't please everyone all the time, you still need to try. </w:t>
      </w:r>
      <w:r w:rsidR="009D3C1A">
        <w:t>Even if it becomes clear that you are going to lose the customer, always go out of your way to be helpful. Good word of mouth is invaluable.</w:t>
      </w:r>
    </w:p>
    <w:p w:rsidR="006F7871" w:rsidRDefault="006F7871" w:rsidP="00F15BFB"/>
    <w:p w:rsidR="006F7871" w:rsidRDefault="006D1A1C" w:rsidP="00F15BFB">
      <w:pPr>
        <w:rPr>
          <w:b/>
        </w:rPr>
      </w:pPr>
      <w:r>
        <w:rPr>
          <w:b/>
        </w:rPr>
        <w:lastRenderedPageBreak/>
        <w:t>Survey Your Members</w:t>
      </w:r>
    </w:p>
    <w:p w:rsidR="006F7871" w:rsidRDefault="006D1A1C" w:rsidP="00F15BFB">
      <w:r>
        <w:t>Instead of just gathering data about how you're doing from your support experience, provide your loyal members the change to give you feedback. The percen</w:t>
      </w:r>
      <w:r>
        <w:t>tage of returned surveys may be small, but it can be precious for gleaning information on how you are doing.</w:t>
      </w:r>
    </w:p>
    <w:p w:rsidR="0012341E" w:rsidRDefault="0012341E" w:rsidP="00F15BFB"/>
    <w:p w:rsidR="0012341E" w:rsidRPr="003170D7" w:rsidRDefault="006D1A1C" w:rsidP="00F15BFB">
      <w:r>
        <w:t xml:space="preserve">Maintaining your membership base is critical to the success of your membership site. If you aren’t able to retain the members that you gain, then </w:t>
      </w:r>
      <w:r>
        <w:t xml:space="preserve">your passive income will dwindle. </w:t>
      </w:r>
    </w:p>
    <w:sectPr w:rsidR="0012341E" w:rsidRPr="003170D7"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8E8"/>
    <w:rsid w:val="0012341E"/>
    <w:rsid w:val="001D6270"/>
    <w:rsid w:val="003170D7"/>
    <w:rsid w:val="00480A82"/>
    <w:rsid w:val="005E2761"/>
    <w:rsid w:val="0064063D"/>
    <w:rsid w:val="00660AAD"/>
    <w:rsid w:val="006D1A1C"/>
    <w:rsid w:val="006F7871"/>
    <w:rsid w:val="00716306"/>
    <w:rsid w:val="008243A3"/>
    <w:rsid w:val="009D3C1A"/>
    <w:rsid w:val="00A47D32"/>
    <w:rsid w:val="00B96134"/>
    <w:rsid w:val="00C74630"/>
    <w:rsid w:val="00CC08E8"/>
    <w:rsid w:val="00D672B7"/>
    <w:rsid w:val="00ED7616"/>
    <w:rsid w:val="00F15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0D5BD68C-EE0B-C644-B7CE-9C62BB1B3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413</Words>
  <Characters>1975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2018-11-18T14:57:00Z</dcterms:created>
  <dcterms:modified xsi:type="dcterms:W3CDTF">2018-11-18T14:57:00Z</dcterms:modified>
  <cp:category/>
</cp:coreProperties>
</file>